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1302D" w14:textId="77777777" w:rsidR="00D00C88" w:rsidRDefault="00D00C88" w:rsidP="00D00C88">
      <w:pPr>
        <w:pStyle w:val="Tittel"/>
        <w:jc w:val="center"/>
        <w:rPr>
          <w:rStyle w:val="HFK-Heading-Eng"/>
          <w:sz w:val="36"/>
          <w:lang w:val="nb-NO"/>
        </w:rPr>
      </w:pPr>
      <w:bookmarkStart w:id="0" w:name="_GoBack"/>
      <w:bookmarkEnd w:id="0"/>
    </w:p>
    <w:p w14:paraId="549523CD" w14:textId="77777777" w:rsidR="00C03738" w:rsidRDefault="00C03738" w:rsidP="00A35986">
      <w:pPr>
        <w:pStyle w:val="Tittel"/>
        <w:spacing w:before="840"/>
        <w:jc w:val="center"/>
        <w:rPr>
          <w:rStyle w:val="HFK-Heading-Eng"/>
          <w:sz w:val="44"/>
          <w:szCs w:val="44"/>
          <w:lang w:val="nb-NO"/>
        </w:rPr>
      </w:pPr>
    </w:p>
    <w:p w14:paraId="16C13030" w14:textId="5A4ABA43" w:rsidR="00A35986" w:rsidRDefault="00A35986" w:rsidP="00A35986">
      <w:pPr>
        <w:pStyle w:val="Tittel"/>
        <w:spacing w:before="840"/>
        <w:jc w:val="center"/>
        <w:rPr>
          <w:rStyle w:val="HFK-Heading-Eng"/>
          <w:sz w:val="44"/>
          <w:szCs w:val="44"/>
          <w:lang w:val="nb-NO"/>
        </w:rPr>
      </w:pPr>
      <w:r>
        <w:rPr>
          <w:rStyle w:val="HFK-Heading-Eng"/>
          <w:sz w:val="44"/>
          <w:szCs w:val="44"/>
          <w:lang w:val="nb-NO"/>
        </w:rPr>
        <w:t>Forespørsel FSP</w:t>
      </w:r>
      <w:r w:rsidR="006E35B7">
        <w:rPr>
          <w:rStyle w:val="HFK-Heading-Eng"/>
          <w:sz w:val="44"/>
          <w:szCs w:val="44"/>
          <w:lang w:val="nb-NO"/>
        </w:rPr>
        <w:t xml:space="preserve"> </w:t>
      </w:r>
      <w:r w:rsidR="007D0A24">
        <w:rPr>
          <w:rStyle w:val="HFK-Heading-Eng"/>
          <w:sz w:val="44"/>
          <w:szCs w:val="44"/>
          <w:lang w:val="nb-NO"/>
        </w:rPr>
        <w:t xml:space="preserve">FMA </w:t>
      </w:r>
      <w:r>
        <w:rPr>
          <w:rStyle w:val="HFK-Heading-Eng"/>
          <w:sz w:val="44"/>
          <w:szCs w:val="44"/>
          <w:lang w:val="nb-NO"/>
        </w:rPr>
        <w:t>IKT</w:t>
      </w:r>
      <w:r w:rsidR="007D0A24">
        <w:rPr>
          <w:rStyle w:val="HFK-Heading-Eng"/>
          <w:sz w:val="44"/>
          <w:szCs w:val="44"/>
          <w:lang w:val="nb-NO"/>
        </w:rPr>
        <w:t xml:space="preserve"> </w:t>
      </w:r>
      <w:r>
        <w:rPr>
          <w:rStyle w:val="HFK-Heading-Eng"/>
          <w:sz w:val="44"/>
          <w:szCs w:val="44"/>
          <w:lang w:val="nb-NO"/>
        </w:rPr>
        <w:t>20</w:t>
      </w:r>
      <w:r w:rsidR="006E35B7">
        <w:rPr>
          <w:rStyle w:val="HFK-Heading-Eng"/>
          <w:sz w:val="44"/>
          <w:szCs w:val="44"/>
          <w:lang w:val="nb-NO"/>
        </w:rPr>
        <w:t>1</w:t>
      </w:r>
      <w:r w:rsidR="007D0A24">
        <w:rPr>
          <w:rStyle w:val="HFK-Heading-Eng"/>
          <w:sz w:val="44"/>
          <w:szCs w:val="44"/>
          <w:lang w:val="nb-NO"/>
        </w:rPr>
        <w:t>8-001</w:t>
      </w:r>
    </w:p>
    <w:p w14:paraId="16C13031" w14:textId="77777777" w:rsidR="00A35986" w:rsidRPr="00A35986" w:rsidRDefault="00A35986" w:rsidP="00A35986">
      <w:pPr>
        <w:pStyle w:val="Tittel"/>
        <w:spacing w:before="840"/>
        <w:jc w:val="center"/>
        <w:rPr>
          <w:lang w:val="nb-NO"/>
        </w:rPr>
      </w:pPr>
      <w:r>
        <w:rPr>
          <w:rStyle w:val="HFK-Heading-Eng"/>
          <w:sz w:val="44"/>
          <w:szCs w:val="44"/>
          <w:lang w:val="nb-NO"/>
        </w:rPr>
        <w:t>Kvalifikasjonsgrunnlag</w:t>
      </w:r>
    </w:p>
    <w:p w14:paraId="16C13032" w14:textId="77777777" w:rsidR="00A35986" w:rsidRDefault="00A35986" w:rsidP="00A35986">
      <w:pPr>
        <w:pStyle w:val="Contractstyle"/>
        <w:jc w:val="center"/>
      </w:pPr>
    </w:p>
    <w:p w14:paraId="16C13033" w14:textId="77777777" w:rsidR="00A35986" w:rsidRDefault="00A35986" w:rsidP="00A35986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</w:pPr>
      <w:r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  <w:t>Vedlegg C</w:t>
      </w:r>
    </w:p>
    <w:p w14:paraId="16C13034" w14:textId="77777777" w:rsidR="00A35986" w:rsidRDefault="00A86706" w:rsidP="00A86706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sz w:val="36"/>
        </w:rPr>
      </w:pPr>
      <w:r>
        <w:rPr>
          <w:rStyle w:val="HFK-Heading-Eng"/>
          <w:rFonts w:ascii="Arial" w:hAnsi="Arial"/>
          <w:b/>
          <w:color w:val="000080"/>
          <w:kern w:val="28"/>
          <w:sz w:val="44"/>
          <w:szCs w:val="44"/>
        </w:rPr>
        <w:t>Forespørsel om deltakelse prekvalifisering</w:t>
      </w:r>
      <w:r w:rsidR="00A35986">
        <w:rPr>
          <w:rStyle w:val="HFK-Heading-Eng"/>
          <w:sz w:val="36"/>
        </w:rPr>
        <w:t xml:space="preserve"> </w:t>
      </w:r>
    </w:p>
    <w:p w14:paraId="16C13035" w14:textId="77777777" w:rsidR="00687827" w:rsidRDefault="00D00C88">
      <w:pPr>
        <w:tabs>
          <w:tab w:val="left" w:pos="5812"/>
        </w:tabs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br w:type="page"/>
      </w:r>
    </w:p>
    <w:p w14:paraId="16C13036" w14:textId="77777777" w:rsidR="00E42FB4" w:rsidRPr="00E42FB4" w:rsidRDefault="00E42FB4">
      <w:pPr>
        <w:tabs>
          <w:tab w:val="left" w:pos="5812"/>
        </w:tabs>
        <w:rPr>
          <w:b/>
          <w:snapToGrid w:val="0"/>
          <w:sz w:val="22"/>
          <w:lang w:val="nb-NO"/>
        </w:rPr>
      </w:pPr>
      <w:r w:rsidRPr="00E42FB4">
        <w:rPr>
          <w:b/>
          <w:snapToGrid w:val="0"/>
          <w:sz w:val="22"/>
          <w:lang w:val="nb-NO"/>
        </w:rPr>
        <w:t xml:space="preserve">Att: </w:t>
      </w:r>
      <w:r w:rsidR="009E0947">
        <w:rPr>
          <w:b/>
          <w:snapToGrid w:val="0"/>
          <w:sz w:val="22"/>
          <w:lang w:val="nb-NO"/>
        </w:rPr>
        <w:t>Line Holte Kvinge</w:t>
      </w:r>
      <w:r w:rsidRPr="00E42FB4">
        <w:rPr>
          <w:b/>
          <w:snapToGrid w:val="0"/>
          <w:sz w:val="22"/>
          <w:lang w:val="nb-NO"/>
        </w:rPr>
        <w:br/>
      </w:r>
    </w:p>
    <w:p w14:paraId="16C13037" w14:textId="572E878F" w:rsidR="009E0947" w:rsidRDefault="004A71E0">
      <w:pPr>
        <w:tabs>
          <w:tab w:val="left" w:pos="5812"/>
        </w:tabs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t>Forsvar</w:t>
      </w:r>
      <w:r w:rsidR="007D0A24">
        <w:rPr>
          <w:snapToGrid w:val="0"/>
          <w:sz w:val="22"/>
          <w:lang w:val="nb-NO"/>
        </w:rPr>
        <w:t>smateriell</w:t>
      </w:r>
    </w:p>
    <w:p w14:paraId="16C13038" w14:textId="77777777" w:rsidR="009E0947" w:rsidRDefault="004A71E0">
      <w:pPr>
        <w:tabs>
          <w:tab w:val="left" w:pos="5812"/>
        </w:tabs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t>IKT</w:t>
      </w:r>
      <w:r w:rsidR="009E0947">
        <w:rPr>
          <w:snapToGrid w:val="0"/>
          <w:sz w:val="22"/>
          <w:lang w:val="nb-NO"/>
        </w:rPr>
        <w:t>-kapasiteter</w:t>
      </w:r>
    </w:p>
    <w:p w14:paraId="16C13039" w14:textId="77777777" w:rsidR="004A71E0" w:rsidRDefault="009E0947">
      <w:pPr>
        <w:tabs>
          <w:tab w:val="left" w:pos="5812"/>
        </w:tabs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t>Kontraktsavdelingen</w:t>
      </w:r>
      <w:r w:rsidR="004A71E0">
        <w:rPr>
          <w:snapToGrid w:val="0"/>
          <w:sz w:val="22"/>
          <w:lang w:val="nb-NO"/>
        </w:rPr>
        <w:tab/>
        <w:t>Selskap:</w:t>
      </w:r>
    </w:p>
    <w:p w14:paraId="16C1303A" w14:textId="77777777" w:rsidR="00E42FB4" w:rsidRDefault="00E42FB4" w:rsidP="00E42FB4">
      <w:pPr>
        <w:widowControl w:val="0"/>
        <w:tabs>
          <w:tab w:val="left" w:pos="5670"/>
        </w:tabs>
        <w:spacing w:before="120"/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t xml:space="preserve">Postboks </w:t>
      </w:r>
      <w:r w:rsidR="009E0947">
        <w:rPr>
          <w:snapToGrid w:val="0"/>
          <w:sz w:val="22"/>
          <w:lang w:val="nb-NO"/>
        </w:rPr>
        <w:t>8</w:t>
      </w:r>
      <w:r>
        <w:rPr>
          <w:snapToGrid w:val="0"/>
          <w:sz w:val="22"/>
          <w:lang w:val="nb-NO"/>
        </w:rPr>
        <w:t>11</w:t>
      </w:r>
      <w:r>
        <w:rPr>
          <w:snapToGrid w:val="0"/>
          <w:sz w:val="22"/>
          <w:lang w:val="nb-NO"/>
        </w:rPr>
        <w:tab/>
        <w:t>__________________________</w:t>
      </w:r>
    </w:p>
    <w:p w14:paraId="16C1303B" w14:textId="77777777" w:rsidR="004A71E0" w:rsidRDefault="00E42FB4" w:rsidP="00E42FB4">
      <w:pPr>
        <w:widowControl w:val="0"/>
        <w:tabs>
          <w:tab w:val="left" w:pos="5670"/>
        </w:tabs>
        <w:spacing w:before="120"/>
        <w:rPr>
          <w:snapToGrid w:val="0"/>
          <w:sz w:val="22"/>
          <w:lang w:val="nb-NO"/>
        </w:rPr>
      </w:pPr>
      <w:r>
        <w:rPr>
          <w:snapToGrid w:val="0"/>
          <w:sz w:val="22"/>
          <w:lang w:val="nb-NO"/>
        </w:rPr>
        <w:t xml:space="preserve">1306 </w:t>
      </w:r>
      <w:r w:rsidR="009E0947">
        <w:rPr>
          <w:snapToGrid w:val="0"/>
          <w:sz w:val="22"/>
          <w:lang w:val="nb-NO"/>
        </w:rPr>
        <w:t>Sandvika</w:t>
      </w:r>
      <w:r w:rsidR="004A71E0">
        <w:rPr>
          <w:snapToGrid w:val="0"/>
          <w:sz w:val="22"/>
          <w:lang w:val="nb-NO"/>
        </w:rPr>
        <w:tab/>
        <w:t>______________</w:t>
      </w:r>
      <w:r>
        <w:rPr>
          <w:snapToGrid w:val="0"/>
          <w:sz w:val="22"/>
          <w:lang w:val="nb-NO"/>
        </w:rPr>
        <w:t>__</w:t>
      </w:r>
      <w:r w:rsidR="004A71E0">
        <w:rPr>
          <w:snapToGrid w:val="0"/>
          <w:sz w:val="22"/>
          <w:lang w:val="nb-NO"/>
        </w:rPr>
        <w:t>__________</w:t>
      </w:r>
      <w:r>
        <w:rPr>
          <w:snapToGrid w:val="0"/>
          <w:sz w:val="22"/>
          <w:lang w:val="nb-NO"/>
        </w:rPr>
        <w:br/>
      </w:r>
      <w:r>
        <w:rPr>
          <w:snapToGrid w:val="0"/>
          <w:sz w:val="22"/>
          <w:lang w:val="nb-NO"/>
        </w:rPr>
        <w:br/>
      </w:r>
      <w:r w:rsidR="004A71E0">
        <w:rPr>
          <w:snapToGrid w:val="0"/>
          <w:sz w:val="22"/>
          <w:lang w:val="nb-NO"/>
        </w:rPr>
        <w:tab/>
        <w:t xml:space="preserve">__________________________ </w:t>
      </w:r>
    </w:p>
    <w:p w14:paraId="16C1303C" w14:textId="77777777" w:rsidR="004A71E0" w:rsidRDefault="004A71E0">
      <w:pPr>
        <w:widowControl w:val="0"/>
        <w:rPr>
          <w:snapToGrid w:val="0"/>
          <w:sz w:val="22"/>
          <w:lang w:val="nb-NO"/>
        </w:rPr>
      </w:pPr>
    </w:p>
    <w:p w14:paraId="16C1303D" w14:textId="77777777" w:rsidR="004A71E0" w:rsidRDefault="004A71E0">
      <w:pPr>
        <w:tabs>
          <w:tab w:val="left" w:pos="7230"/>
        </w:tabs>
        <w:rPr>
          <w:lang w:val="nb-NO"/>
        </w:rPr>
      </w:pPr>
    </w:p>
    <w:p w14:paraId="16C1303E" w14:textId="77777777" w:rsidR="004A71E0" w:rsidRDefault="004A71E0">
      <w:pPr>
        <w:rPr>
          <w:sz w:val="22"/>
          <w:lang w:val="nb-NO"/>
        </w:rPr>
      </w:pPr>
    </w:p>
    <w:p w14:paraId="16C1303F" w14:textId="7EA3FD8A" w:rsidR="004A71E0" w:rsidRDefault="00600120">
      <w:pPr>
        <w:pStyle w:val="Tittel"/>
        <w:outlineLvl w:val="0"/>
        <w:rPr>
          <w:lang w:val="nb-NO"/>
        </w:rPr>
      </w:pPr>
      <w:r>
        <w:rPr>
          <w:lang w:val="nb-NO"/>
        </w:rPr>
        <w:t>For</w:t>
      </w:r>
      <w:r w:rsidR="009E0947">
        <w:rPr>
          <w:lang w:val="nb-NO"/>
        </w:rPr>
        <w:t>e</w:t>
      </w:r>
      <w:r>
        <w:rPr>
          <w:lang w:val="nb-NO"/>
        </w:rPr>
        <w:t>spørsel</w:t>
      </w:r>
      <w:r w:rsidR="009E0947">
        <w:rPr>
          <w:lang w:val="nb-NO"/>
        </w:rPr>
        <w:t xml:space="preserve"> FSP</w:t>
      </w:r>
      <w:r>
        <w:rPr>
          <w:lang w:val="nb-NO"/>
        </w:rPr>
        <w:t xml:space="preserve"> F</w:t>
      </w:r>
      <w:r w:rsidR="007D0A24">
        <w:rPr>
          <w:lang w:val="nb-NO"/>
        </w:rPr>
        <w:t xml:space="preserve">MA </w:t>
      </w:r>
      <w:r>
        <w:rPr>
          <w:lang w:val="nb-NO"/>
        </w:rPr>
        <w:t>IKT</w:t>
      </w:r>
      <w:r w:rsidR="007D0A24">
        <w:rPr>
          <w:lang w:val="nb-NO"/>
        </w:rPr>
        <w:t xml:space="preserve"> </w:t>
      </w:r>
      <w:r w:rsidR="00447BED">
        <w:rPr>
          <w:lang w:val="nb-NO"/>
        </w:rPr>
        <w:t>20</w:t>
      </w:r>
      <w:r w:rsidR="009E0947">
        <w:rPr>
          <w:lang w:val="nb-NO"/>
        </w:rPr>
        <w:t>1</w:t>
      </w:r>
      <w:r w:rsidR="007D0A24">
        <w:rPr>
          <w:lang w:val="nb-NO"/>
        </w:rPr>
        <w:t>8-001</w:t>
      </w:r>
      <w:r w:rsidR="009E0947">
        <w:rPr>
          <w:lang w:val="nb-NO"/>
        </w:rPr>
        <w:t xml:space="preserve"> «</w:t>
      </w:r>
      <w:r w:rsidR="00447BED">
        <w:rPr>
          <w:lang w:val="nb-NO"/>
        </w:rPr>
        <w:t xml:space="preserve">Anskaffelse av </w:t>
      </w:r>
      <w:r w:rsidR="00DF25A3">
        <w:rPr>
          <w:lang w:val="nb-NO"/>
        </w:rPr>
        <w:t>rådgivnings</w:t>
      </w:r>
      <w:r w:rsidR="00447BED">
        <w:rPr>
          <w:lang w:val="nb-NO"/>
        </w:rPr>
        <w:t>tjenester til</w:t>
      </w:r>
      <w:r w:rsidR="00E3408B">
        <w:rPr>
          <w:lang w:val="nb-NO"/>
        </w:rPr>
        <w:t xml:space="preserve"> </w:t>
      </w:r>
      <w:r w:rsidR="009B1DFA">
        <w:rPr>
          <w:lang w:val="nb-NO"/>
        </w:rPr>
        <w:t xml:space="preserve">Forsvarets </w:t>
      </w:r>
      <w:r w:rsidR="00994108">
        <w:rPr>
          <w:lang w:val="nb-NO"/>
        </w:rPr>
        <w:t>sikre</w:t>
      </w:r>
      <w:r w:rsidR="007D0A24">
        <w:rPr>
          <w:lang w:val="nb-NO"/>
        </w:rPr>
        <w:t xml:space="preserve"> IKT-</w:t>
      </w:r>
      <w:r w:rsidR="00994108">
        <w:rPr>
          <w:lang w:val="nb-NO"/>
        </w:rPr>
        <w:t>plattformer</w:t>
      </w:r>
      <w:r w:rsidR="009E0947">
        <w:rPr>
          <w:lang w:val="nb-NO"/>
        </w:rPr>
        <w:t>» -</w:t>
      </w:r>
      <w:r w:rsidR="00181F05">
        <w:rPr>
          <w:lang w:val="nb-NO"/>
        </w:rPr>
        <w:t xml:space="preserve"> prekvalifisering.</w:t>
      </w:r>
    </w:p>
    <w:p w14:paraId="16C13040" w14:textId="7DF05239" w:rsidR="004A71E0" w:rsidRDefault="004A71E0">
      <w:pPr>
        <w:pStyle w:val="Contractstyle"/>
        <w:ind w:left="0"/>
      </w:pPr>
      <w:r>
        <w:t>Vi viser til forespørs</w:t>
      </w:r>
      <w:r w:rsidR="00447BED">
        <w:t>el FSP</w:t>
      </w:r>
      <w:r w:rsidR="009E0947">
        <w:t xml:space="preserve"> </w:t>
      </w:r>
      <w:r w:rsidR="00447BED">
        <w:t>F</w:t>
      </w:r>
      <w:r w:rsidR="007D0A24">
        <w:t xml:space="preserve">MA </w:t>
      </w:r>
      <w:r w:rsidR="00447BED">
        <w:t>IKT</w:t>
      </w:r>
      <w:r w:rsidR="007D0A24">
        <w:t xml:space="preserve"> </w:t>
      </w:r>
      <w:r w:rsidR="00447BED">
        <w:t>20</w:t>
      </w:r>
      <w:r w:rsidR="007D0A24">
        <w:t>18-001</w:t>
      </w:r>
      <w:r>
        <w:t xml:space="preserve"> og</w:t>
      </w:r>
      <w:r w:rsidR="00600120">
        <w:t xml:space="preserve"> oversender</w:t>
      </w:r>
      <w:r>
        <w:t xml:space="preserve"> herved </w:t>
      </w:r>
      <w:r w:rsidR="00D9231D">
        <w:t>kravdokumentasjon for</w:t>
      </w:r>
      <w:r w:rsidR="00687827">
        <w:t xml:space="preserve"> prekvalifisering i</w:t>
      </w:r>
      <w:r w:rsidR="00994108">
        <w:t xml:space="preserve"> </w:t>
      </w:r>
      <w:r w:rsidR="00600120">
        <w:t>h</w:t>
      </w:r>
      <w:r w:rsidR="00994108">
        <w:t xml:space="preserve">enhold </w:t>
      </w:r>
      <w:r w:rsidR="00600120">
        <w:t>t</w:t>
      </w:r>
      <w:r w:rsidR="00994108">
        <w:t>il</w:t>
      </w:r>
      <w:r w:rsidR="00600120">
        <w:t xml:space="preserve"> kunngjøring og </w:t>
      </w:r>
      <w:r w:rsidR="00687827">
        <w:t>kvalifikasjonsgrunnlag.</w:t>
      </w:r>
    </w:p>
    <w:p w14:paraId="16C13041" w14:textId="77777777" w:rsidR="004A71E0" w:rsidRDefault="004A71E0">
      <w:pPr>
        <w:pStyle w:val="Contractstyle"/>
        <w:spacing w:before="120" w:after="120"/>
        <w:ind w:left="0"/>
      </w:pPr>
      <w:r>
        <w:t>Vi bekrefter at</w:t>
      </w:r>
      <w:r w:rsidR="00687827">
        <w:t xml:space="preserve"> besvarelsen</w:t>
      </w:r>
      <w:r>
        <w:t xml:space="preserve"> er i overensstemmelse med forespørselen og at alle forho</w:t>
      </w:r>
      <w:r w:rsidR="00D9231D">
        <w:t xml:space="preserve">ld, krav og vilkår er </w:t>
      </w:r>
      <w:r w:rsidR="006F6C6B">
        <w:t>besvart</w:t>
      </w:r>
      <w:r w:rsidR="00D9231D">
        <w:t>.</w:t>
      </w:r>
    </w:p>
    <w:p w14:paraId="16C13042" w14:textId="77777777" w:rsidR="00252232" w:rsidRDefault="00252232">
      <w:pPr>
        <w:pStyle w:val="Contractstyle"/>
        <w:spacing w:before="120" w:after="120"/>
        <w:ind w:left="0"/>
      </w:pPr>
      <w:r>
        <w:t>Vår kontaktperson for henvendelser vedrørende vår deltakelse i prekvalifiseringen er:</w:t>
      </w:r>
    </w:p>
    <w:p w14:paraId="16C13043" w14:textId="77777777" w:rsidR="009E0947" w:rsidRDefault="009E0947">
      <w:pPr>
        <w:pStyle w:val="Contractstyle"/>
        <w:spacing w:before="120" w:after="120"/>
        <w:ind w:left="0"/>
      </w:pPr>
    </w:p>
    <w:p w14:paraId="16C13044" w14:textId="77777777" w:rsidR="00252232" w:rsidRDefault="00252232">
      <w:pPr>
        <w:pStyle w:val="Contractstyle"/>
        <w:spacing w:before="120" w:after="120"/>
        <w:ind w:left="0"/>
      </w:pPr>
      <w:r>
        <w:t>Navn: __________________</w:t>
      </w:r>
    </w:p>
    <w:p w14:paraId="16C13045" w14:textId="77777777" w:rsidR="00252232" w:rsidRDefault="00252232">
      <w:pPr>
        <w:pStyle w:val="Contractstyle"/>
        <w:spacing w:before="120" w:after="120"/>
        <w:ind w:left="0"/>
      </w:pPr>
      <w:r>
        <w:t>Telefon: ________________/_________________</w:t>
      </w:r>
    </w:p>
    <w:p w14:paraId="16C13046" w14:textId="77777777" w:rsidR="00252232" w:rsidRDefault="00252232">
      <w:pPr>
        <w:pStyle w:val="Contractstyle"/>
        <w:spacing w:before="120" w:after="120"/>
        <w:ind w:left="0"/>
      </w:pPr>
      <w:r>
        <w:t>e-post: __________________</w:t>
      </w:r>
    </w:p>
    <w:p w14:paraId="16C13047" w14:textId="77777777" w:rsidR="004A71E0" w:rsidRDefault="004A71E0">
      <w:pPr>
        <w:pStyle w:val="Contractstyle"/>
        <w:spacing w:before="120" w:after="120"/>
        <w:ind w:left="0"/>
      </w:pPr>
    </w:p>
    <w:p w14:paraId="16C13048" w14:textId="77777777" w:rsidR="00D9231D" w:rsidRDefault="00D9231D">
      <w:pPr>
        <w:pStyle w:val="Contractstyle"/>
        <w:spacing w:before="120" w:after="120"/>
        <w:ind w:left="0"/>
      </w:pPr>
    </w:p>
    <w:p w14:paraId="16C13049" w14:textId="77777777" w:rsidR="004A71E0" w:rsidRDefault="004A71E0">
      <w:pPr>
        <w:pStyle w:val="Contractstyle"/>
        <w:spacing w:before="120" w:after="120"/>
        <w:ind w:left="0"/>
      </w:pPr>
      <w:r>
        <w:t xml:space="preserve">Signert av bemyndiget representant for </w:t>
      </w:r>
      <w:r w:rsidR="00D9231D">
        <w:t>leverandør</w:t>
      </w:r>
      <w:r>
        <w:t xml:space="preserve"> som også er bemyndiget til å underskrive kontrakt.</w:t>
      </w:r>
    </w:p>
    <w:p w14:paraId="16C1304A" w14:textId="77777777" w:rsidR="008B5AE5" w:rsidRDefault="008B5AE5" w:rsidP="008B5AE5">
      <w:pPr>
        <w:pStyle w:val="Contractstyle"/>
        <w:spacing w:before="120" w:after="120"/>
        <w:ind w:left="0"/>
      </w:pPr>
    </w:p>
    <w:p w14:paraId="16C1304B" w14:textId="41F0F4DD" w:rsidR="008B5AE5" w:rsidRDefault="004A71E0" w:rsidP="008B5AE5">
      <w:pPr>
        <w:pStyle w:val="Contractstyle"/>
        <w:spacing w:before="120" w:after="120"/>
        <w:ind w:left="0"/>
      </w:pPr>
      <w:r>
        <w:t>Signatur: _______________________</w:t>
      </w:r>
      <w:r w:rsidR="008B5AE5">
        <w:t xml:space="preserve"> </w:t>
      </w:r>
      <w:r w:rsidR="008B5AE5">
        <w:tab/>
      </w:r>
      <w:r w:rsidR="008B5AE5">
        <w:tab/>
        <w:t>Datert ______________, 20</w:t>
      </w:r>
      <w:r w:rsidR="009E0947">
        <w:t>1</w:t>
      </w:r>
      <w:r w:rsidR="007D0A24">
        <w:t>8</w:t>
      </w:r>
      <w:r w:rsidR="008B5AE5">
        <w:t xml:space="preserve">   </w:t>
      </w:r>
    </w:p>
    <w:p w14:paraId="16C1304C" w14:textId="77777777" w:rsidR="007A34B7" w:rsidRDefault="00994108">
      <w:pPr>
        <w:pStyle w:val="Contractstyle"/>
        <w:spacing w:before="480" w:after="120"/>
        <w:ind w:left="840" w:hanging="840"/>
      </w:pPr>
      <w:r>
        <w:t>Tittel:</w:t>
      </w:r>
      <w:r w:rsidR="004A71E0">
        <w:t xml:space="preserve"> _______________________</w:t>
      </w:r>
      <w:r w:rsidR="004A71E0">
        <w:tab/>
      </w:r>
      <w:r w:rsidR="004A71E0">
        <w:tab/>
        <w:t xml:space="preserve"> </w:t>
      </w:r>
    </w:p>
    <w:p w14:paraId="16C1304D" w14:textId="77777777" w:rsidR="007A34B7" w:rsidRPr="008B5AE5" w:rsidRDefault="007A34B7" w:rsidP="007A34B7">
      <w:pPr>
        <w:pStyle w:val="Contractstyle"/>
        <w:spacing w:before="480" w:after="120"/>
        <w:ind w:left="840" w:hanging="840"/>
        <w:rPr>
          <w:b/>
        </w:rPr>
      </w:pPr>
      <w:r>
        <w:br w:type="page"/>
      </w:r>
      <w:r w:rsidR="00A35986" w:rsidRPr="00471D2D">
        <w:rPr>
          <w:rFonts w:ascii="Arial" w:hAnsi="Arial"/>
          <w:b/>
          <w:color w:val="000080"/>
          <w:kern w:val="28"/>
          <w:sz w:val="32"/>
        </w:rPr>
        <w:lastRenderedPageBreak/>
        <w:t>V</w:t>
      </w:r>
      <w:r w:rsidRPr="00471D2D">
        <w:rPr>
          <w:rFonts w:ascii="Arial" w:hAnsi="Arial"/>
          <w:b/>
          <w:color w:val="000080"/>
          <w:kern w:val="28"/>
          <w:sz w:val="32"/>
        </w:rPr>
        <w:t>edlegg</w:t>
      </w:r>
      <w:r w:rsidR="00A35986" w:rsidRPr="00471D2D">
        <w:rPr>
          <w:rFonts w:ascii="Arial" w:hAnsi="Arial"/>
          <w:b/>
          <w:color w:val="000080"/>
          <w:kern w:val="28"/>
          <w:sz w:val="32"/>
        </w:rPr>
        <w:t>srekkefølge</w:t>
      </w:r>
      <w:r w:rsidR="00A35986">
        <w:rPr>
          <w:rFonts w:ascii="Arial" w:hAnsi="Arial"/>
          <w:b/>
          <w:color w:val="000080"/>
          <w:kern w:val="28"/>
          <w:sz w:val="32"/>
        </w:rPr>
        <w:t xml:space="preserve"> for besvarelsen</w:t>
      </w:r>
      <w:r w:rsidRPr="00A35986">
        <w:rPr>
          <w:rFonts w:ascii="Arial" w:hAnsi="Arial"/>
          <w:b/>
          <w:color w:val="000080"/>
          <w:kern w:val="28"/>
          <w:sz w:val="32"/>
        </w:rPr>
        <w:t>:</w:t>
      </w:r>
      <w:r w:rsidRPr="008B5AE5">
        <w:rPr>
          <w:b/>
        </w:rPr>
        <w:br/>
      </w:r>
    </w:p>
    <w:p w14:paraId="16C1304E" w14:textId="77777777" w:rsidR="007A34B7" w:rsidRDefault="007A34B7" w:rsidP="007A34B7">
      <w:pPr>
        <w:pStyle w:val="Contractstyle"/>
        <w:numPr>
          <w:ilvl w:val="0"/>
          <w:numId w:val="14"/>
        </w:numPr>
        <w:tabs>
          <w:tab w:val="left" w:pos="720"/>
        </w:tabs>
        <w:spacing w:before="480" w:after="120"/>
      </w:pPr>
      <w:r>
        <w:t>Vedlegg B (</w:t>
      </w:r>
      <w:r w:rsidR="00A606C0">
        <w:t xml:space="preserve">Skjema for </w:t>
      </w:r>
      <w:r w:rsidR="0001277C">
        <w:t>besvarelse</w:t>
      </w:r>
      <w:r>
        <w:t>)</w:t>
      </w:r>
    </w:p>
    <w:p w14:paraId="16C1304F" w14:textId="77777777" w:rsidR="007A34B7" w:rsidRDefault="007A34B7" w:rsidP="007A34B7">
      <w:pPr>
        <w:pStyle w:val="Contractstyle"/>
        <w:numPr>
          <w:ilvl w:val="0"/>
          <w:numId w:val="14"/>
        </w:numPr>
        <w:tabs>
          <w:tab w:val="left" w:pos="720"/>
        </w:tabs>
        <w:spacing w:before="480" w:after="120"/>
      </w:pPr>
      <w:r>
        <w:t>Vedlegg 1 (</w:t>
      </w:r>
      <w:r w:rsidR="00AF32F6" w:rsidRPr="00143354">
        <w:rPr>
          <w:szCs w:val="22"/>
        </w:rPr>
        <w:t>Firmaattest</w:t>
      </w:r>
      <w:r w:rsidR="00AF32F6">
        <w:rPr>
          <w:szCs w:val="22"/>
        </w:rPr>
        <w:t>)</w:t>
      </w:r>
    </w:p>
    <w:p w14:paraId="16C13050" w14:textId="2C47568F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>Vedlegg 2 (</w:t>
      </w:r>
      <w:r w:rsidR="007D0A24">
        <w:rPr>
          <w:szCs w:val="22"/>
        </w:rPr>
        <w:t>Attest for skatt og merverdiavgift</w:t>
      </w:r>
      <w:r w:rsidR="00AF32F6">
        <w:rPr>
          <w:szCs w:val="22"/>
        </w:rPr>
        <w:t>)</w:t>
      </w:r>
    </w:p>
    <w:p w14:paraId="16C13053" w14:textId="0FBA5088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>Vedlegg 3 (</w:t>
      </w:r>
      <w:r w:rsidR="00AF32F6" w:rsidRPr="007D0A24">
        <w:rPr>
          <w:szCs w:val="22"/>
        </w:rPr>
        <w:t>Årsberetning)</w:t>
      </w:r>
    </w:p>
    <w:p w14:paraId="16C13054" w14:textId="235CE897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4</w:t>
      </w:r>
      <w:r>
        <w:t xml:space="preserve"> (</w:t>
      </w:r>
      <w:r w:rsidR="00AF32F6">
        <w:t>Evt</w:t>
      </w:r>
      <w:r w:rsidR="009E0947">
        <w:t>.</w:t>
      </w:r>
      <w:r w:rsidR="00AF32F6">
        <w:t xml:space="preserve"> å</w:t>
      </w:r>
      <w:r w:rsidR="00AF32F6" w:rsidRPr="00CD4DD1">
        <w:rPr>
          <w:szCs w:val="22"/>
        </w:rPr>
        <w:t>rsberetningen til konsernspissen</w:t>
      </w:r>
      <w:r w:rsidR="00AF32F6">
        <w:rPr>
          <w:szCs w:val="22"/>
        </w:rPr>
        <w:t>)</w:t>
      </w:r>
    </w:p>
    <w:p w14:paraId="16C13055" w14:textId="216B5F7A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5</w:t>
      </w:r>
      <w:r>
        <w:t xml:space="preserve"> (</w:t>
      </w:r>
      <w:r w:rsidR="00AF32F6" w:rsidRPr="00CD4DD1">
        <w:rPr>
          <w:szCs w:val="22"/>
        </w:rPr>
        <w:t>Siste oppdaterte kvartalsrapport</w:t>
      </w:r>
      <w:r w:rsidR="00AF32F6">
        <w:rPr>
          <w:szCs w:val="22"/>
        </w:rPr>
        <w:t>)</w:t>
      </w:r>
    </w:p>
    <w:p w14:paraId="16C13056" w14:textId="3EF63133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6</w:t>
      </w:r>
      <w:r>
        <w:t xml:space="preserve"> (</w:t>
      </w:r>
      <w:r w:rsidR="00AF32F6" w:rsidRPr="00CD4DD1">
        <w:rPr>
          <w:szCs w:val="22"/>
        </w:rPr>
        <w:t xml:space="preserve">Budsjett og </w:t>
      </w:r>
      <w:r w:rsidR="00AF32F6" w:rsidRPr="00C42905">
        <w:rPr>
          <w:szCs w:val="22"/>
        </w:rPr>
        <w:t>forecast</w:t>
      </w:r>
      <w:r w:rsidR="00AF32F6" w:rsidRPr="00CD4DD1">
        <w:rPr>
          <w:szCs w:val="22"/>
        </w:rPr>
        <w:t xml:space="preserve"> for inneværende år</w:t>
      </w:r>
      <w:r w:rsidR="00AF32F6">
        <w:rPr>
          <w:szCs w:val="22"/>
        </w:rPr>
        <w:t>)</w:t>
      </w:r>
    </w:p>
    <w:p w14:paraId="16C13057" w14:textId="6C258333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7</w:t>
      </w:r>
      <w:r>
        <w:t xml:space="preserve"> (</w:t>
      </w:r>
      <w:r w:rsidR="00AF32F6" w:rsidRPr="00211822">
        <w:t>Kortfattet beskrivelse av tilbyders kvalitetssystem</w:t>
      </w:r>
      <w:r w:rsidR="00AF32F6">
        <w:t>)</w:t>
      </w:r>
    </w:p>
    <w:p w14:paraId="16C13058" w14:textId="2EF7979E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8</w:t>
      </w:r>
      <w:r>
        <w:t xml:space="preserve"> (</w:t>
      </w:r>
      <w:r w:rsidR="00AF32F6">
        <w:t>R</w:t>
      </w:r>
      <w:r w:rsidR="00AF32F6" w:rsidRPr="00745455">
        <w:t>eferanse</w:t>
      </w:r>
      <w:r w:rsidR="00AF32F6">
        <w:t>kunder)</w:t>
      </w:r>
    </w:p>
    <w:p w14:paraId="16C13059" w14:textId="693AC868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 xml:space="preserve">Vedlegg </w:t>
      </w:r>
      <w:r w:rsidR="007D0A24">
        <w:t>9</w:t>
      </w:r>
      <w:r>
        <w:t xml:space="preserve"> (</w:t>
      </w:r>
      <w:r w:rsidR="00AF32F6">
        <w:t>Satsning på fagområdene)</w:t>
      </w:r>
    </w:p>
    <w:p w14:paraId="16C1305A" w14:textId="26E39A56" w:rsidR="007A34B7" w:rsidRDefault="007A34B7" w:rsidP="007A34B7">
      <w:pPr>
        <w:pStyle w:val="Contractstyle"/>
        <w:numPr>
          <w:ilvl w:val="0"/>
          <w:numId w:val="14"/>
        </w:numPr>
        <w:spacing w:before="480" w:after="120"/>
      </w:pPr>
      <w:r>
        <w:t>Vedlegg 1</w:t>
      </w:r>
      <w:r w:rsidR="007D0A24">
        <w:t>0</w:t>
      </w:r>
      <w:r>
        <w:t xml:space="preserve"> (</w:t>
      </w:r>
      <w:r w:rsidR="00066D2C">
        <w:t>Beskrive bestemmelser, prosesser og rutiner tilbyder har for kompetanseoppbygging)</w:t>
      </w:r>
    </w:p>
    <w:p w14:paraId="16C1305B" w14:textId="74528C04" w:rsidR="007E05F5" w:rsidRDefault="007E05F5" w:rsidP="007A34B7">
      <w:pPr>
        <w:pStyle w:val="Contractstyle"/>
        <w:numPr>
          <w:ilvl w:val="0"/>
          <w:numId w:val="14"/>
        </w:numPr>
        <w:spacing w:before="480" w:after="120"/>
      </w:pPr>
      <w:r>
        <w:t>Vedlegg 1</w:t>
      </w:r>
      <w:r w:rsidR="007D0A24">
        <w:t>1</w:t>
      </w:r>
      <w:r>
        <w:t xml:space="preserve"> (Forpliktelseserklæring for </w:t>
      </w:r>
      <w:r w:rsidR="005B4168">
        <w:t xml:space="preserve">bruk av </w:t>
      </w:r>
      <w:r>
        <w:t>underleverandør</w:t>
      </w:r>
      <w:r w:rsidR="003423BC">
        <w:t>er</w:t>
      </w:r>
      <w:r>
        <w:t>)</w:t>
      </w:r>
    </w:p>
    <w:sectPr w:rsidR="007E05F5">
      <w:headerReference w:type="defaul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1305E" w14:textId="77777777" w:rsidR="007E05F5" w:rsidRDefault="007E05F5">
      <w:pPr>
        <w:spacing w:line="20" w:lineRule="exact"/>
      </w:pPr>
    </w:p>
  </w:endnote>
  <w:endnote w:type="continuationSeparator" w:id="0">
    <w:p w14:paraId="16C1305F" w14:textId="77777777" w:rsidR="007E05F5" w:rsidRDefault="007E05F5">
      <w:r>
        <w:t xml:space="preserve"> </w:t>
      </w:r>
    </w:p>
  </w:endnote>
  <w:endnote w:type="continuationNotice" w:id="1">
    <w:p w14:paraId="16C13060" w14:textId="77777777" w:rsidR="007E05F5" w:rsidRDefault="007E05F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1305C" w14:textId="77777777" w:rsidR="007E05F5" w:rsidRDefault="007E05F5">
      <w:r>
        <w:separator/>
      </w:r>
    </w:p>
  </w:footnote>
  <w:footnote w:type="continuationSeparator" w:id="0">
    <w:p w14:paraId="16C1305D" w14:textId="77777777" w:rsidR="007E05F5" w:rsidRDefault="007E0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13061" w14:textId="1D53D926" w:rsidR="007E05F5" w:rsidRDefault="007E05F5">
    <w:pPr>
      <w:pStyle w:val="Topptekst"/>
      <w:pBdr>
        <w:bottom w:val="single" w:sz="6" w:space="1" w:color="auto"/>
      </w:pBdr>
      <w:tabs>
        <w:tab w:val="clear" w:pos="4253"/>
        <w:tab w:val="clear" w:pos="9497"/>
        <w:tab w:val="left" w:pos="8670"/>
        <w:tab w:val="right" w:pos="9639"/>
      </w:tabs>
      <w:rPr>
        <w:lang w:val="nb-NO"/>
      </w:rPr>
    </w:pPr>
    <w:r>
      <w:rPr>
        <w:lang w:val="nb-NO"/>
      </w:rPr>
      <w:t>FORESPØRSEL NR.: FSP F</w:t>
    </w:r>
    <w:r w:rsidR="007D0A24">
      <w:rPr>
        <w:lang w:val="nb-NO"/>
      </w:rPr>
      <w:t xml:space="preserve">MA </w:t>
    </w:r>
    <w:r>
      <w:rPr>
        <w:lang w:val="nb-NO"/>
      </w:rPr>
      <w:t>IKT</w:t>
    </w:r>
    <w:r w:rsidR="007D0A24">
      <w:rPr>
        <w:lang w:val="nb-NO"/>
      </w:rPr>
      <w:t xml:space="preserve"> </w:t>
    </w:r>
    <w:r>
      <w:rPr>
        <w:lang w:val="nb-NO"/>
      </w:rPr>
      <w:t>20</w:t>
    </w:r>
    <w:r w:rsidR="007D0A24">
      <w:rPr>
        <w:lang w:val="nb-NO"/>
      </w:rPr>
      <w:t>18-001</w:t>
    </w:r>
    <w:r>
      <w:rPr>
        <w:lang w:val="nb-NO"/>
      </w:rPr>
      <w:tab/>
    </w:r>
  </w:p>
  <w:p w14:paraId="16C13062" w14:textId="77777777" w:rsidR="007E05F5" w:rsidRDefault="007E05F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lang w:val="nb-NO"/>
      </w:rPr>
      <w:t>KVALIFIKASJONSGRUNNLAG VEDLEGG C – Forespørsel om deltakelse prekvalifisering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6">
    <w:nsid w:val="24865929"/>
    <w:multiLevelType w:val="multilevel"/>
    <w:tmpl w:val="E27E880E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>
    <w:nsid w:val="4E2D4BA9"/>
    <w:multiLevelType w:val="hybridMultilevel"/>
    <w:tmpl w:val="1BD2CDE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1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3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12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69C"/>
    <w:rsid w:val="0001277C"/>
    <w:rsid w:val="00053998"/>
    <w:rsid w:val="00062735"/>
    <w:rsid w:val="00066D2C"/>
    <w:rsid w:val="00074279"/>
    <w:rsid w:val="00150E80"/>
    <w:rsid w:val="00181F05"/>
    <w:rsid w:val="00195A96"/>
    <w:rsid w:val="001A214B"/>
    <w:rsid w:val="00231D43"/>
    <w:rsid w:val="00237FE1"/>
    <w:rsid w:val="00252232"/>
    <w:rsid w:val="002C0CE3"/>
    <w:rsid w:val="002C2190"/>
    <w:rsid w:val="003423BC"/>
    <w:rsid w:val="0039182C"/>
    <w:rsid w:val="00447BED"/>
    <w:rsid w:val="00462740"/>
    <w:rsid w:val="00471D2D"/>
    <w:rsid w:val="00491D28"/>
    <w:rsid w:val="00497F69"/>
    <w:rsid w:val="004A71E0"/>
    <w:rsid w:val="004E3D71"/>
    <w:rsid w:val="005B4168"/>
    <w:rsid w:val="00600120"/>
    <w:rsid w:val="00642272"/>
    <w:rsid w:val="00687827"/>
    <w:rsid w:val="006A2F4F"/>
    <w:rsid w:val="006E35B7"/>
    <w:rsid w:val="006F6C6B"/>
    <w:rsid w:val="0071742A"/>
    <w:rsid w:val="00722EEF"/>
    <w:rsid w:val="0073724A"/>
    <w:rsid w:val="007A34B7"/>
    <w:rsid w:val="007A7265"/>
    <w:rsid w:val="007D0A24"/>
    <w:rsid w:val="007E05F5"/>
    <w:rsid w:val="00810985"/>
    <w:rsid w:val="00842802"/>
    <w:rsid w:val="0088169C"/>
    <w:rsid w:val="0088408A"/>
    <w:rsid w:val="008B11C0"/>
    <w:rsid w:val="008B5AE5"/>
    <w:rsid w:val="008C2B4D"/>
    <w:rsid w:val="008E7248"/>
    <w:rsid w:val="009216FD"/>
    <w:rsid w:val="009507EB"/>
    <w:rsid w:val="009539C4"/>
    <w:rsid w:val="0099250B"/>
    <w:rsid w:val="00994108"/>
    <w:rsid w:val="009B1DFA"/>
    <w:rsid w:val="009E0947"/>
    <w:rsid w:val="00A35986"/>
    <w:rsid w:val="00A606C0"/>
    <w:rsid w:val="00A6194C"/>
    <w:rsid w:val="00A7054E"/>
    <w:rsid w:val="00A86706"/>
    <w:rsid w:val="00AF32F6"/>
    <w:rsid w:val="00BA4961"/>
    <w:rsid w:val="00BD2BBB"/>
    <w:rsid w:val="00BD4193"/>
    <w:rsid w:val="00C03738"/>
    <w:rsid w:val="00C42905"/>
    <w:rsid w:val="00CA699A"/>
    <w:rsid w:val="00D00C88"/>
    <w:rsid w:val="00D9231D"/>
    <w:rsid w:val="00DA6779"/>
    <w:rsid w:val="00DD6187"/>
    <w:rsid w:val="00DF25A3"/>
    <w:rsid w:val="00DF5B97"/>
    <w:rsid w:val="00DF78DF"/>
    <w:rsid w:val="00E3408B"/>
    <w:rsid w:val="00E410EF"/>
    <w:rsid w:val="00E42FB4"/>
    <w:rsid w:val="00F118EF"/>
    <w:rsid w:val="00F8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6C13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Bobletekst">
    <w:name w:val="Balloon Text"/>
    <w:basedOn w:val="Normal"/>
    <w:semiHidden/>
    <w:rsid w:val="00722E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Bobletekst">
    <w:name w:val="Balloon Text"/>
    <w:basedOn w:val="Normal"/>
    <w:semiHidden/>
    <w:rsid w:val="00722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BAFC51DDCE0CA74B8DDFAD12EBAAA694" ma:contentTypeVersion="3" ma:contentTypeDescription="Opprett et nytt dokument." ma:contentTypeScope="" ma:versionID="d2108ce44aa3233fc9b6052fe7ef686c">
  <xsd:schema xmlns:xsd="http://www.w3.org/2001/XMLSchema" xmlns:xs="http://www.w3.org/2001/XMLSchema" xmlns:p="http://schemas.microsoft.com/office/2006/metadata/properties" xmlns:ns1="http://schemas.microsoft.com/sharepoint/v3" xmlns:ns2="67c28e5e-7e13-4640-9b41-8d78d74b5521" xmlns:ns3="af2dd867-7b45-4842-b7f7-667b98609e1b" targetNamespace="http://schemas.microsoft.com/office/2006/metadata/properties" ma:root="true" ma:fieldsID="209a361fa1867ac7742ea47045059dbf" ns1:_="" ns2:_="" ns3:_="">
    <xsd:import namespace="http://schemas.microsoft.com/sharepoint/v3"/>
    <xsd:import namespace="67c28e5e-7e13-4640-9b41-8d78d74b5521"/>
    <xsd:import namespace="af2dd867-7b45-4842-b7f7-667b98609e1b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7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28e5e-7e13-4640-9b41-8d78d74b5521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dd867-7b45-4842-b7f7-667b98609e1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description="" ma:hidden="true" ma:list="{a6b5fe2d-68fb-40e8-a394-b23297159c73}" ma:internalName="TaxCatchAll" ma:showField="CatchAllData" ma:web="af2dd867-7b45-4842-b7f7-667b98609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2dd867-7b45-4842-b7f7-667b98609e1b">
      <Value>136</Value>
      <Value>16</Value>
      <Value>15</Value>
      <Value>2</Value>
      <Value>137</Value>
    </TaxCatchAll>
    <TaxKeywordTaxHTField xmlns="af2dd867-7b45-4842-b7f7-667b98609e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Kvalifikasjonsgrunnlag</TermName>
          <TermId xmlns="http://schemas.microsoft.com/office/infopath/2007/PartnerControls">7464bb7e-a6fc-48e6-953b-f5606185cedc</TermId>
        </TermInfo>
        <TermInfo xmlns="http://schemas.microsoft.com/office/infopath/2007/PartnerControls">
          <TermName xmlns="http://schemas.microsoft.com/office/infopath/2007/PartnerControls">Rådgivningsavtale</TermName>
          <TermId xmlns="http://schemas.microsoft.com/office/infopath/2007/PartnerControls">cb75a6bc-bcf9-48ab-bb4c-7a1e27b13329</TermId>
        </TermInfo>
      </Terms>
    </TaxKeywordTaxHTField>
    <ForsvaretTeamsiteOrganization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IKT-kapasiteter</TermName>
          <TermId xmlns="http://schemas.microsoft.com/office/infopath/2007/PartnerControls">fd152c7f-302e-410c-94e2-498fa9c391cb</TermId>
        </TermInfo>
      </Terms>
    </ForsvaretTeamsiteOrganizationNoteField>
    <ForsvaretTeamsiteSubject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IKT-materiell</TermName>
          <TermId xmlns="http://schemas.microsoft.com/office/infopath/2007/PartnerControls">134f1a41-1ef6-48c6-a3c1-09c49333b4c2</TermId>
        </TermInfo>
      </Terms>
    </ForsvaretTeamsiteSubjectNoteField>
    <ForsvaretTeamsiteSecurityLevel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FE2D3-DB3B-46E9-B302-92129CD31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c28e5e-7e13-4640-9b41-8d78d74b5521"/>
    <ds:schemaRef ds:uri="af2dd867-7b45-4842-b7f7-667b98609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4544B-6CE8-4160-B32C-B46EAEB969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6D3BE-4C0D-4ED0-A9FE-626C561EC040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af2dd867-7b45-4842-b7f7-667b98609e1b"/>
    <ds:schemaRef ds:uri="http://schemas.microsoft.com/sharepoint/v3"/>
    <ds:schemaRef ds:uri="http://purl.org/dc/terms/"/>
    <ds:schemaRef ds:uri="http://www.w3.org/XML/1998/namespace"/>
    <ds:schemaRef ds:uri="http://schemas.microsoft.com/office/infopath/2007/PartnerControls"/>
    <ds:schemaRef ds:uri="67c28e5e-7e13-4640-9b41-8d78d74b55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5A88D85-9AC9-4267-ACCF-4C679BB2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C5788FC4</Template>
  <TotalTime>0</TotalTime>
  <Pages>3</Pages>
  <Words>271</Words>
  <Characters>1441</Characters>
  <Application>Microsoft Office Word</Application>
  <DocSecurity>2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FSP FMA IKT 2018-001 Kvalifikasjonsgrunnlag - Vedlegg C</vt:lpstr>
    </vt:vector>
  </TitlesOfParts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FSP FMA IKT 2018-001 Kvalifikasjonsgrunnlag - Vedlegg C</dc:title>
  <dc:creator/>
  <cp:keywords>Rådgivningsavtale; Kvalifikasjonsgrunnlag</cp:keywords>
  <cp:lastModifiedBy/>
  <cp:revision>1</cp:revision>
  <dcterms:created xsi:type="dcterms:W3CDTF">2018-02-12T13:24:00Z</dcterms:created>
  <dcterms:modified xsi:type="dcterms:W3CDTF">2018-02-12T13:24:00Z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0x010100E04E9CB587854BDCB31D5A9387256C6300BAFC51DDCE0CA74B8DDFAD12EBAAA694</vt:lpwstr>
  </property>
  <property fmtid="{D5CDD505-2E9C-101B-9397-08002B2CF9AE}" pid="3" name="TaxKeyword">
    <vt:lpwstr>137;#Kvalifikasjonsgrunnlag|7464bb7e-a6fc-48e6-953b-f5606185cedc;#136;#Rådgivningsavtale|cb75a6bc-bcf9-48ab-bb4c-7a1e27b13329</vt:lpwstr>
  </property>
  <property fmtid="{D5CDD505-2E9C-101B-9397-08002B2CF9AE}" pid="4" name="ForsvatetTeamsiteLocation">
    <vt:lpwstr/>
  </property>
  <property fmtid="{D5CDD505-2E9C-101B-9397-08002B2CF9AE}" pid="5" name="ForsvaretTeamsiteOrganization">
    <vt:lpwstr>16;#Forsvarsmateriell IKT-kapasiteter|fd152c7f-302e-410c-94e2-498fa9c391cb</vt:lpwstr>
  </property>
  <property fmtid="{D5CDD505-2E9C-101B-9397-08002B2CF9AE}" pid="6" name="ForsvaretTeamsiteSubject">
    <vt:lpwstr>2;#IKT-materiell|134f1a41-1ef6-48c6-a3c1-09c49333b4c2</vt:lpwstr>
  </property>
  <property fmtid="{D5CDD505-2E9C-101B-9397-08002B2CF9AE}" pid="7" name="ForsvaretTeamsiteSecurityLevel">
    <vt:lpwstr>15;#UGRADERT|d00673f2-4025-410d-80f3-e4b359da56af</vt:lpwstr>
  </property>
</Properties>
</file>